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B283F" w14:textId="77777777" w:rsidR="00DC6C04" w:rsidRDefault="00DC6C04" w:rsidP="00DC6C04">
      <w:pPr>
        <w:pStyle w:val="NoSpacing"/>
      </w:pPr>
      <w:r>
        <w:rPr>
          <w:u w:val="single"/>
        </w:rPr>
        <w:t>John HERVY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2113B49B" w14:textId="77777777" w:rsidR="00DC6C04" w:rsidRDefault="00DC6C04" w:rsidP="00DC6C04">
      <w:pPr>
        <w:pStyle w:val="NoSpacing"/>
      </w:pPr>
      <w:r>
        <w:t>of Burnham, Somerset. Esquire.</w:t>
      </w:r>
    </w:p>
    <w:p w14:paraId="0C046F3C" w14:textId="77777777" w:rsidR="00DC6C04" w:rsidRDefault="00DC6C04" w:rsidP="00DC6C04">
      <w:pPr>
        <w:pStyle w:val="NoSpacing"/>
      </w:pPr>
    </w:p>
    <w:p w14:paraId="212C0ADE" w14:textId="77777777" w:rsidR="00DC6C04" w:rsidRDefault="00DC6C04" w:rsidP="00DC6C04">
      <w:pPr>
        <w:pStyle w:val="NoSpacing"/>
      </w:pPr>
    </w:p>
    <w:p w14:paraId="31A9B7B9" w14:textId="77777777" w:rsidR="00DC6C04" w:rsidRDefault="00DC6C04" w:rsidP="00DC6C04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Ryvers</w:t>
      </w:r>
      <w:proofErr w:type="spellEnd"/>
      <w:r>
        <w:t xml:space="preserve"> of London, skinner(q.v.), brought a plaint of debt against him,</w:t>
      </w:r>
    </w:p>
    <w:p w14:paraId="56F9FC36" w14:textId="77777777" w:rsidR="00DC6C04" w:rsidRDefault="00DC6C04" w:rsidP="00DC6C04">
      <w:pPr>
        <w:pStyle w:val="NoSpacing"/>
      </w:pPr>
      <w:r>
        <w:tab/>
      </w:r>
      <w:r>
        <w:tab/>
        <w:t xml:space="preserve">Edward </w:t>
      </w:r>
      <w:proofErr w:type="spellStart"/>
      <w:r>
        <w:t>Tauke</w:t>
      </w:r>
      <w:proofErr w:type="spellEnd"/>
      <w:r>
        <w:t xml:space="preserve"> of </w:t>
      </w:r>
      <w:proofErr w:type="spellStart"/>
      <w:r>
        <w:t>Lymburn</w:t>
      </w:r>
      <w:proofErr w:type="spellEnd"/>
      <w:r>
        <w:t>, Hampshire(q.v.), his wife, Mercy(q.v.), and</w:t>
      </w:r>
    </w:p>
    <w:p w14:paraId="4F4D92CF" w14:textId="77777777" w:rsidR="00DC6C04" w:rsidRDefault="00DC6C04" w:rsidP="00DC6C04">
      <w:pPr>
        <w:pStyle w:val="NoSpacing"/>
      </w:pPr>
      <w:r>
        <w:tab/>
      </w:r>
      <w:r>
        <w:tab/>
        <w:t xml:space="preserve">Henry Duke of </w:t>
      </w:r>
      <w:proofErr w:type="spellStart"/>
      <w:r>
        <w:t>Bengenet</w:t>
      </w:r>
      <w:proofErr w:type="spellEnd"/>
      <w:r>
        <w:t>, Sussex(q.v.).</w:t>
      </w:r>
    </w:p>
    <w:p w14:paraId="6E05FE51" w14:textId="77777777" w:rsidR="00DC6C04" w:rsidRDefault="00DC6C04" w:rsidP="00DC6C04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76FA5193" w14:textId="77777777" w:rsidR="00DC6C04" w:rsidRDefault="00DC6C04" w:rsidP="00DC6C04">
      <w:pPr>
        <w:pStyle w:val="NoSpacing"/>
      </w:pPr>
    </w:p>
    <w:p w14:paraId="7C1860D2" w14:textId="77777777" w:rsidR="00DC6C04" w:rsidRDefault="00DC6C04" w:rsidP="00DC6C04">
      <w:pPr>
        <w:pStyle w:val="NoSpacing"/>
      </w:pPr>
    </w:p>
    <w:p w14:paraId="4E475232" w14:textId="77777777" w:rsidR="00DC6C04" w:rsidRDefault="00DC6C04" w:rsidP="00DC6C04">
      <w:pPr>
        <w:pStyle w:val="NoSpacing"/>
      </w:pPr>
      <w:r>
        <w:t>11 December 2018</w:t>
      </w:r>
    </w:p>
    <w:p w14:paraId="354DF2B9" w14:textId="77777777" w:rsidR="006B2F86" w:rsidRPr="00E71FC3" w:rsidRDefault="00DC6C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B5670" w14:textId="77777777" w:rsidR="00DC6C04" w:rsidRDefault="00DC6C04" w:rsidP="00E71FC3">
      <w:pPr>
        <w:spacing w:after="0" w:line="240" w:lineRule="auto"/>
      </w:pPr>
      <w:r>
        <w:separator/>
      </w:r>
    </w:p>
  </w:endnote>
  <w:endnote w:type="continuationSeparator" w:id="0">
    <w:p w14:paraId="1C4CD342" w14:textId="77777777" w:rsidR="00DC6C04" w:rsidRDefault="00DC6C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65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57F4C" w14:textId="77777777" w:rsidR="00DC6C04" w:rsidRDefault="00DC6C04" w:rsidP="00E71FC3">
      <w:pPr>
        <w:spacing w:after="0" w:line="240" w:lineRule="auto"/>
      </w:pPr>
      <w:r>
        <w:separator/>
      </w:r>
    </w:p>
  </w:footnote>
  <w:footnote w:type="continuationSeparator" w:id="0">
    <w:p w14:paraId="610A0004" w14:textId="77777777" w:rsidR="00DC6C04" w:rsidRDefault="00DC6C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C04"/>
    <w:rsid w:val="001A7C09"/>
    <w:rsid w:val="00577BD5"/>
    <w:rsid w:val="00656CBA"/>
    <w:rsid w:val="006A1F77"/>
    <w:rsid w:val="00733BE7"/>
    <w:rsid w:val="00AB52E8"/>
    <w:rsid w:val="00B16D3F"/>
    <w:rsid w:val="00BB41AC"/>
    <w:rsid w:val="00DC6C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C35FD"/>
  <w15:chartTrackingRefBased/>
  <w15:docId w15:val="{C55D819B-932E-4358-B6ED-8F8DF4BB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C6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2018-12-12T20:50:00Z</dcterms:created>
  <dcterms:modified xsi:type="dcterms:W3CDTF">2018-12-12T20:50:00Z</dcterms:modified>
</cp:coreProperties>
</file>